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C495B" w14:textId="77777777" w:rsidR="00E25747" w:rsidRDefault="00E25747" w:rsidP="00E2574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SHIPLODE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fl.1458)</w:t>
      </w:r>
    </w:p>
    <w:p w14:paraId="07A6D791" w14:textId="77777777" w:rsidR="00E25747" w:rsidRDefault="00E25747" w:rsidP="00E25747">
      <w:pPr>
        <w:pStyle w:val="NoSpacing"/>
        <w:rPr>
          <w:rFonts w:cs="Times New Roman"/>
          <w:szCs w:val="24"/>
        </w:rPr>
      </w:pPr>
    </w:p>
    <w:p w14:paraId="26A88F4C" w14:textId="77777777" w:rsidR="00E25747" w:rsidRDefault="00E25747" w:rsidP="00E25747">
      <w:pPr>
        <w:pStyle w:val="NoSpacing"/>
        <w:rPr>
          <w:rFonts w:cs="Times New Roman"/>
          <w:szCs w:val="24"/>
        </w:rPr>
      </w:pPr>
    </w:p>
    <w:p w14:paraId="2B8E243D" w14:textId="77777777" w:rsidR="00E25747" w:rsidRDefault="00E25747" w:rsidP="00E2574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Sep.1458</w:t>
      </w:r>
      <w:r>
        <w:rPr>
          <w:rFonts w:cs="Times New Roman"/>
          <w:szCs w:val="24"/>
        </w:rPr>
        <w:tab/>
        <w:t>He was appointed surveyor of the search in the port of Bristol.</w:t>
      </w:r>
    </w:p>
    <w:p w14:paraId="0710F288" w14:textId="77777777" w:rsidR="00E25747" w:rsidRDefault="00E25747" w:rsidP="00E2574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1452-61 p.415)</w:t>
      </w:r>
    </w:p>
    <w:p w14:paraId="303511FD" w14:textId="77777777" w:rsidR="00E25747" w:rsidRDefault="00E25747" w:rsidP="00E25747">
      <w:pPr>
        <w:pStyle w:val="NoSpacing"/>
        <w:rPr>
          <w:rFonts w:cs="Times New Roman"/>
          <w:szCs w:val="24"/>
        </w:rPr>
      </w:pPr>
    </w:p>
    <w:p w14:paraId="7EFFF4CB" w14:textId="77777777" w:rsidR="00E25747" w:rsidRDefault="00E25747" w:rsidP="00E25747">
      <w:pPr>
        <w:pStyle w:val="NoSpacing"/>
        <w:rPr>
          <w:rFonts w:cs="Times New Roman"/>
          <w:szCs w:val="24"/>
        </w:rPr>
      </w:pPr>
    </w:p>
    <w:p w14:paraId="3C5F0070" w14:textId="77777777" w:rsidR="00E25747" w:rsidRDefault="00E25747" w:rsidP="00E2574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December 2023</w:t>
      </w:r>
    </w:p>
    <w:p w14:paraId="6716404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53974" w14:textId="77777777" w:rsidR="00E25747" w:rsidRDefault="00E25747" w:rsidP="009139A6">
      <w:r>
        <w:separator/>
      </w:r>
    </w:p>
  </w:endnote>
  <w:endnote w:type="continuationSeparator" w:id="0">
    <w:p w14:paraId="7563239F" w14:textId="77777777" w:rsidR="00E25747" w:rsidRDefault="00E2574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6ED5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DDC0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A54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CAA68" w14:textId="77777777" w:rsidR="00E25747" w:rsidRDefault="00E25747" w:rsidP="009139A6">
      <w:r>
        <w:separator/>
      </w:r>
    </w:p>
  </w:footnote>
  <w:footnote w:type="continuationSeparator" w:id="0">
    <w:p w14:paraId="07A3BE14" w14:textId="77777777" w:rsidR="00E25747" w:rsidRDefault="00E2574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B857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F5E4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626A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747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25747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FDABE6"/>
  <w15:chartTrackingRefBased/>
  <w15:docId w15:val="{727393E2-F547-4F5E-9A17-A404103C8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2023-12-19T16:17:00Z</dcterms:created>
  <dcterms:modified xsi:type="dcterms:W3CDTF">2023-12-19T16:17:00Z</dcterms:modified>
</cp:coreProperties>
</file>